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0B00BD5" w:rsidR="00593E8D" w:rsidRPr="000C2AAC" w:rsidRDefault="00D146A6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C2D6CE" wp14:editId="613D6126">
                <wp:simplePos x="0" y="0"/>
                <wp:positionH relativeFrom="column">
                  <wp:posOffset>-137491</wp:posOffset>
                </wp:positionH>
                <wp:positionV relativeFrom="paragraph">
                  <wp:posOffset>-704850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843AC" w14:textId="77777777" w:rsidR="00D146A6" w:rsidRDefault="00D146A6" w:rsidP="00D146A6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27628EEE" wp14:editId="0B121B5A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0.85pt;margin-top:-55.5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" filled="f" stroked="f">
                <v:textbox>
                  <w:txbxContent>
                    <w:p w14:paraId="272843AC" w14:textId="77777777" w:rsidR="00D146A6" w:rsidRDefault="00D146A6" w:rsidP="00D146A6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27628EEE" wp14:editId="0B121B5A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การขอแก้ไขสถานที่ผลิตอาหารที่ไม่เข้าข่ายโรงงาน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กรณีไม่ต้องตรวจสถานที่ผลิต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14:paraId="16FCEC75" w14:textId="6F5A34B0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D146A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การขอแก้ไขสถานที่ผลิตอาหารที่ไม่เข้าข่ายโรงงาน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กรณีไม่ต้องตรวจสถานที่ผลิต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14:paraId="57553D54" w14:textId="7B7B2E41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</w:t>
      </w:r>
      <w:r w:rsidR="00D146A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งานสาธารณสุขจังหวัดแพร่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D146A6">
        <w:tc>
          <w:tcPr>
            <w:tcW w:w="675" w:type="dxa"/>
          </w:tcPr>
          <w:p w14:paraId="23D761D9" w14:textId="12281EB4" w:rsidR="00394708" w:rsidRPr="0087182F" w:rsidRDefault="00394708" w:rsidP="00D146A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D146A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D146A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01F755C0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D146A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ส่วนภูมิภาค</w:t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การกำหนดระยะเวลาปฏิบัติราชการเพื่อบริการประชาชน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2384CF80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การขอแก้ไขสถานที่ผลิตอาหารที่ไม่เข้าข่ายโรงงาน </w:t>
      </w:r>
      <w:r w:rsidR="00094F82" w:rsidRPr="000C2AAC">
        <w:rPr>
          <w:rFonts w:asciiTheme="minorBidi" w:hAnsiTheme="minorBidi"/>
          <w:noProof/>
          <w:sz w:val="32"/>
          <w:szCs w:val="32"/>
        </w:rPr>
        <w:t>(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กรณีไม่ต้องตรวจสถานที่ผลิต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)  </w:t>
      </w:r>
    </w:p>
    <w:p w14:paraId="3A220450" w14:textId="77777777" w:rsidR="008A5247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A5247" w14:paraId="27603A64" w14:textId="77777777" w:rsidTr="00672DE5">
        <w:tc>
          <w:tcPr>
            <w:tcW w:w="675" w:type="dxa"/>
            <w:hideMark/>
          </w:tcPr>
          <w:p w14:paraId="1B6A9245" w14:textId="4F2BA41F" w:rsidR="008A5247" w:rsidRDefault="008A5247" w:rsidP="00672DE5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14:paraId="627A2C38" w14:textId="58442AA1" w:rsidR="008A5247" w:rsidRDefault="008A5247" w:rsidP="00672DE5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1096/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03FF414E" w14:textId="77777777" w:rsidR="008A5247" w:rsidRDefault="008A5247" w:rsidP="00672DE5">
            <w:pPr>
              <w:rPr>
                <w:rFonts w:asciiTheme="minorBidi" w:hAnsiTheme="minorBidi"/>
                <w:iCs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2790275" w14:textId="77777777" w:rsidR="008A5247" w:rsidRDefault="008A5247" w:rsidP="00672DE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743ED356" w14:textId="460C3998" w:rsidR="00C77AEA" w:rsidRPr="000C2AAC" w:rsidRDefault="00C77AEA" w:rsidP="008A5247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616771A" w14:textId="77777777" w:rsidR="008A5247" w:rsidRDefault="008A5247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6E408F8" w14:textId="77777777" w:rsidR="008A5247" w:rsidRDefault="008A5247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4F08F8A9" w14:textId="77777777" w:rsidR="008A524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8A5247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  <w:r w:rsidRPr="008A5247">
        <w:rPr>
          <w:rFonts w:asciiTheme="minorBidi" w:hAnsiTheme="minorBidi"/>
          <w:b/>
          <w:bCs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สถานที่ผลิตที่ไม่เข้าข่ายโรงงาน หมายถึง สถานที่ผลิตที่มีการใช้เครื่องจักรกำลังรวมไม่ถึง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แรงม้า และใช้คนงานไม่ถึง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 โดยใช้เครื่องจักรหรือไม่ก็ตาม</w:t>
      </w:r>
    </w:p>
    <w:p w14:paraId="09EE9473" w14:textId="77777777" w:rsidR="008A524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การขอแก้ไขสถานที่ผลิตอาหารที่ไม่เข้าข่ายโรงงาน กรณีไม่ต้องตรวจสถานที่ผลิต ได้แก่</w:t>
      </w:r>
    </w:p>
    <w:p w14:paraId="63052303" w14:textId="77777777" w:rsidR="008A524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การขอแก้ไขชื่อสถานที่ผลิตอาหาร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ไม่ใช่เป็นการเปลี่ยนบุคคลผู้รับอนุญาตหรือนิติบุคคลผู้รับอนุญาต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315BC15B" w14:textId="77777777" w:rsidR="008A524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การขอแก้ไขที่อยู่ของสถานที่ผลิตหรือสถานที่เก็บอาหาร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ไม่ใช่เป็นการย้ายสถานที่ที่รับอนุญาตไว้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เช่น การเปลี่ยนแปลงเลขหมายประจำบ้าน เนื่องจากสำนักงานเขตแจ้งเปลี่ยนแปลงแต่สถานที่ผลิตยังคงตั้งอยู่ที่เดิม</w:t>
      </w:r>
    </w:p>
    <w:p w14:paraId="579E365E" w14:textId="77777777" w:rsidR="008A524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การขอเปลี่ยนชื่อ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สกุลของผู้รับอนุญาต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กรณีบุคคลธรรมดา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หรือเปลี่ยนชื่อ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สกุล ของผู้ดำเนินกิจการ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กรณีนิติบุคคล</w:t>
      </w:r>
      <w:r w:rsidRPr="000C2AAC">
        <w:rPr>
          <w:rFonts w:asciiTheme="minorBidi" w:hAnsiTheme="minorBidi"/>
          <w:noProof/>
          <w:sz w:val="32"/>
          <w:szCs w:val="32"/>
        </w:rPr>
        <w:t>)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ที่ไม่ใช่เป็นการเปลี่ยนตัวบุคคล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1CE6F23C" w14:textId="77777777" w:rsidR="008A524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การขอเปลี่ยน เพิ่ม หรือลด ผู้ดำเนินกิจการ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กรณีนิติบุคคล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02959A46" w14:textId="77777777" w:rsidR="008A5247" w:rsidRDefault="00575FAF" w:rsidP="008A524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การขอยกเลิกหรือแก้ไขกลุ่มประเภทอาหารและ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หรือยกเลิกสถานที่เก็บอาหาร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ที่มีมากกว่า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ที่ได้รับอนุญาตไว้ในแบบ สบ</w:t>
      </w:r>
      <w:r w:rsidRPr="000C2AAC">
        <w:rPr>
          <w:rFonts w:asciiTheme="minorBidi" w:hAnsiTheme="minorBidi"/>
          <w:noProof/>
          <w:sz w:val="32"/>
          <w:szCs w:val="32"/>
        </w:rPr>
        <w:t xml:space="preserve">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สำหรับในกรณีที่เป็นการประกาศแก้ไขกลุ่มประเภทอาหารโดยสำนักงานคณะกรรมการอาหารและยา หรือผู้รับอนุญาตมีความประสงค์จะยกเลิกประเภทอาหารที่ได้รับอนุญาตการผลิตอาหารไว้บางประเภท ให้ผู้รับอนุญาตยื่นความประสงค์ขอแก้ไขกลุ่มประเภทอาหาร หรือขอยกเลิกการผลิตอาหารบางประเภท หรือขอยกเลิกสถานที่เก็บอาหารให้ถูกต้องตามหลักฐานเอกสาร</w:t>
      </w:r>
    </w:p>
    <w:p w14:paraId="3F952A1A" w14:textId="77777777" w:rsidR="008A5247" w:rsidRDefault="00575FAF" w:rsidP="008A524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การขอเปลี่ยนแปลงสถานะนิติบุคคลผู้รับอนุญาตหรือแปรสภาพนิติบุคคลตามกฎหมาย</w:t>
      </w:r>
    </w:p>
    <w:p w14:paraId="4531B0B1" w14:textId="77777777" w:rsidR="008A5247" w:rsidRDefault="00575FAF" w:rsidP="008A524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ระเบียบสำนักงานคณะกรรมการอาหารและยาว่าด้วยการดำเนินการเกี่ยวกับเลขสารบบอาหาร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2557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ว่าการแก้ไขรายละเอียดเกี่ยวกับสถานที่ผลิตอาหารและเปลี่ยนแปลงรายการอาหารกรณีสถานที่ผลิตไม่เข้าข่ายเป็นโรงงาน ให้ยื่นแบบการแก้ไขสถานที่ผลิตอาหารที่ไม่เข้าข่ายเป็นโรงงาน ตามแบบ สบ</w:t>
      </w:r>
      <w:r w:rsidRPr="000C2AAC">
        <w:rPr>
          <w:rFonts w:asciiTheme="minorBidi" w:hAnsiTheme="minorBidi"/>
          <w:noProof/>
          <w:sz w:val="32"/>
          <w:szCs w:val="32"/>
        </w:rPr>
        <w:t xml:space="preserve">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แนบท้ายระเบียบนี้ พร้อมหลักฐานที่ระบุไว้ในแบบ สบ</w:t>
      </w:r>
      <w:r w:rsidRPr="000C2AAC">
        <w:rPr>
          <w:rFonts w:asciiTheme="minorBidi" w:hAnsiTheme="minorBidi"/>
          <w:noProof/>
          <w:sz w:val="32"/>
          <w:szCs w:val="32"/>
        </w:rPr>
        <w:t>.2</w:t>
      </w:r>
    </w:p>
    <w:p w14:paraId="0B6E1E99" w14:textId="77777777" w:rsidR="008A5247" w:rsidRPr="008A5247" w:rsidRDefault="00575FAF" w:rsidP="008A524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b/>
          <w:bCs/>
          <w:noProof/>
          <w:sz w:val="32"/>
          <w:szCs w:val="32"/>
          <w:lang w:bidi="th-TH"/>
        </w:rPr>
      </w:pPr>
      <w:r w:rsidRPr="008A5247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</w:p>
    <w:p w14:paraId="5B34FB1F" w14:textId="77777777" w:rsidR="0057694D" w:rsidRDefault="00575FAF" w:rsidP="008A524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ผู้ยื่นคำขอต้องยื่นคำขอและเอกสารหลักฐานด้วยตนเอง</w:t>
      </w:r>
      <w:r w:rsidR="0057694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ได้ที่กลุ่มงานคุ้มครองผู้บริโภคและเภสัชสาธารณสุข</w:t>
      </w:r>
    </w:p>
    <w:p w14:paraId="760C75DC" w14:textId="77777777" w:rsidR="0057694D" w:rsidRDefault="00575FAF" w:rsidP="008A524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ผู้มายื่นคำขอ ต้องสามารถให้ข้อมูลรายละเอียดเกี่ยวกับสถานที่ที่ยื่นคำขอได้ และมีอำนาจตัดสินใจและลงนามรับทราบข้อบกพร่องได้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ให้มีอำนาจดำเนินการแทนแนบด้ว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401AE8C3" w14:textId="77777777" w:rsidR="0057694D" w:rsidRDefault="00575FAF" w:rsidP="008A524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กำหนดให้ผู้ยื่นคำขอต้องจัดเรียงเอกสารแบบคำขอและหลักฐานประกอบ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ตามแบบตรวจสอบคำขอและบันทึกข้อบกพร่อง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 ส่วนเอกสารอื่นๆ บุคคลที่สามารถลงนามรับรองได้แก่ ผู้ดำเนินกิจการหรือกรรมการที่มีอำนาจฯ หรือ ผู้รับมอบอำนาจ</w:t>
      </w:r>
    </w:p>
    <w:p w14:paraId="4659DD0E" w14:textId="77777777" w:rsidR="0057694D" w:rsidRDefault="00575FAF" w:rsidP="008A524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สำนักงานคณะกรรมการอาหารและยาหรือสำนักงานสาธารณสุขจังหวัดจะพิจารณาไม่อนุญาตคำขอฯ ในกรณีผลการตรวจสอบเอกสารหลักฐานแล้วพบว่าไม่สมบูรณ์หรือไม่ถูกต้องตามหลักกฎหมายและหลักวิชาการ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</w:p>
    <w:p w14:paraId="15773404" w14:textId="77777777" w:rsidR="0057694D" w:rsidRDefault="00575FAF" w:rsidP="008A524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กำหนดไว้ในแบบตรวจสอบคำขอและบันทึกข้อบกพร่อง</w:t>
      </w:r>
    </w:p>
    <w:p w14:paraId="0552ED64" w14:textId="77777777" w:rsidR="0065175D" w:rsidRPr="0057694D" w:rsidRDefault="0065175D" w:rsidP="0057694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57694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A225131" w14:textId="14CCBEC9" w:rsidR="00313D38" w:rsidRPr="000C2AAC" w:rsidRDefault="00313D38" w:rsidP="0057694D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ผู้ประกอบการยื่นคำขอและเอกสารหลักฐานประกอบการพิจารณา </w:t>
            </w: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0B46A7EE" w:rsidR="00313D38" w:rsidRPr="000C2AAC" w:rsidRDefault="0057694D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AE07B5D" w14:textId="46FA2882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</w:tc>
      </w:tr>
      <w:tr w:rsidR="00313D38" w:rsidRPr="000C2AAC" w14:paraId="0F4DC590" w14:textId="77777777" w:rsidTr="00313D38">
        <w:tc>
          <w:tcPr>
            <w:tcW w:w="675" w:type="dxa"/>
            <w:vAlign w:val="center"/>
          </w:tcPr>
          <w:p w14:paraId="6C38AF64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5AD87E3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7D42F357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C7E55AE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เจ้าหน้าที่ตรวจสอบความครบถ้วนของเอกสารหลักฐาน</w:t>
            </w:r>
          </w:p>
          <w:p w14:paraId="65A9BE7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3BFCB54B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8C3E4D2" w14:textId="26502565" w:rsidR="00313D38" w:rsidRPr="000C2AAC" w:rsidRDefault="00706D19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E2E3FAE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DBFD078" w14:textId="77777777" w:rsidTr="00313D38">
        <w:tc>
          <w:tcPr>
            <w:tcW w:w="675" w:type="dxa"/>
            <w:vAlign w:val="center"/>
          </w:tcPr>
          <w:p w14:paraId="35A0E680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8B79763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6379778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DBA9CA8" w14:textId="54503E5A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และมายื่นที่</w:t>
            </w:r>
            <w:r w:rsidR="00706D1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  <w:p w14:paraId="4B18862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6DED3E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2D73B03D" w14:textId="74D56463" w:rsidR="00313D38" w:rsidRPr="000C2AAC" w:rsidRDefault="00706D19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4A3CE8E7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0BE7446C" w14:textId="77777777" w:rsidTr="00313D38">
        <w:tc>
          <w:tcPr>
            <w:tcW w:w="675" w:type="dxa"/>
            <w:vAlign w:val="center"/>
          </w:tcPr>
          <w:p w14:paraId="62AD4A4F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D0893D0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D1B679B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F62855D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กรณีเอกสารครบถ้วนผู้ยื่นคำขอรอรับใบรับคำขอไว้เป็นหลักฐาน</w:t>
            </w:r>
          </w:p>
          <w:p w14:paraId="61A33BB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E37C4A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4C7F682C" w14:textId="741DD7FD" w:rsidR="00313D38" w:rsidRPr="000C2AAC" w:rsidRDefault="00706D19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4ECC3A59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7BF82332" w14:textId="77777777" w:rsidTr="00313D38">
        <w:tc>
          <w:tcPr>
            <w:tcW w:w="675" w:type="dxa"/>
            <w:vAlign w:val="center"/>
          </w:tcPr>
          <w:p w14:paraId="1871A112" w14:textId="5118A33C" w:rsidR="00313D38" w:rsidRPr="00AC4ACB" w:rsidRDefault="00706D19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A3CEF3A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6EB26D0B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09BDBBB" w14:textId="5B689279" w:rsidR="00313D38" w:rsidRPr="000C2AAC" w:rsidRDefault="00313D38" w:rsidP="00706D19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คณะผู้ประเมินของจังหวัด ประเมินความถูกต้องและ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สอดคล้องตามกฎหมาย</w:t>
            </w:r>
          </w:p>
        </w:tc>
        <w:tc>
          <w:tcPr>
            <w:tcW w:w="1368" w:type="dxa"/>
          </w:tcPr>
          <w:p w14:paraId="4649621C" w14:textId="4B65103B" w:rsidR="00313D38" w:rsidRPr="000C2AAC" w:rsidRDefault="00706D19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lastRenderedPageBreak/>
              <w:t>3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0845A976" w14:textId="7722C2CD" w:rsidR="00313D38" w:rsidRPr="000C2AAC" w:rsidRDefault="00706D19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และเภสัชสาธารณสุข</w:t>
            </w:r>
          </w:p>
        </w:tc>
        <w:tc>
          <w:tcPr>
            <w:tcW w:w="1799" w:type="dxa"/>
          </w:tcPr>
          <w:p w14:paraId="7382CCCF" w14:textId="0B9834DA" w:rsidR="00313D38" w:rsidRPr="000C2AAC" w:rsidRDefault="00313D38" w:rsidP="00706D1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</w:p>
        </w:tc>
      </w:tr>
      <w:tr w:rsidR="00313D38" w:rsidRPr="000C2AAC" w14:paraId="30E54A41" w14:textId="77777777" w:rsidTr="00313D38">
        <w:tc>
          <w:tcPr>
            <w:tcW w:w="675" w:type="dxa"/>
            <w:vAlign w:val="center"/>
          </w:tcPr>
          <w:p w14:paraId="796B3B0F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1C59F12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35742951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461CF9C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77665C9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CFA697E" w14:textId="20D14190" w:rsidR="00313D38" w:rsidRPr="000C2AAC" w:rsidRDefault="00D8413A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 </w:t>
            </w:r>
            <w:r w:rsidR="00706D19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 วันทำการ</w:t>
            </w:r>
          </w:p>
        </w:tc>
        <w:tc>
          <w:tcPr>
            <w:tcW w:w="1684" w:type="dxa"/>
          </w:tcPr>
          <w:p w14:paraId="1DADC471" w14:textId="19B0C631" w:rsidR="00313D38" w:rsidRPr="00706D19" w:rsidRDefault="00706D19" w:rsidP="00452B6B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706D1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2E55E956" w14:textId="693044C4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06D19" w14:paraId="4A2FE539" w14:textId="77777777" w:rsidTr="00706D19">
        <w:tc>
          <w:tcPr>
            <w:tcW w:w="675" w:type="dxa"/>
            <w:hideMark/>
          </w:tcPr>
          <w:p w14:paraId="4003A02B" w14:textId="1802EFA9" w:rsidR="00706D19" w:rsidRDefault="00706D19" w:rsidP="00672DE5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6246AB5" w14:textId="77777777" w:rsidR="00706D19" w:rsidRDefault="00706D19" w:rsidP="00672DE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1E1EA0D6" w14:textId="77777777" w:rsidR="00706D19" w:rsidRDefault="00706D19" w:rsidP="00672DE5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  <w:hideMark/>
          </w:tcPr>
          <w:p w14:paraId="180CE79E" w14:textId="77777777" w:rsidR="00706D19" w:rsidRDefault="00706D19" w:rsidP="00672DE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วันทำการหลังเสร็จสิ้นการพิจารณา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และส่งมอบ สบ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แก่ผู้ประกอบการ</w:t>
            </w:r>
          </w:p>
        </w:tc>
        <w:tc>
          <w:tcPr>
            <w:tcW w:w="1368" w:type="dxa"/>
            <w:hideMark/>
          </w:tcPr>
          <w:p w14:paraId="421E62E1" w14:textId="77777777" w:rsidR="00706D19" w:rsidRDefault="00706D19" w:rsidP="00672DE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60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  <w:hideMark/>
          </w:tcPr>
          <w:p w14:paraId="22C41A59" w14:textId="77777777" w:rsidR="00706D19" w:rsidRDefault="00706D19" w:rsidP="00672DE5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  <w:hideMark/>
          </w:tcPr>
          <w:p w14:paraId="58337C2E" w14:textId="43B0E08A" w:rsidR="00706D19" w:rsidRDefault="00706D19" w:rsidP="00672DE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1418"/>
        <w:gridCol w:w="1134"/>
        <w:gridCol w:w="1134"/>
        <w:gridCol w:w="992"/>
        <w:gridCol w:w="1631"/>
      </w:tblGrid>
      <w:tr w:rsidR="00600A25" w:rsidRPr="000C2AAC" w14:paraId="14EA5AED" w14:textId="77777777" w:rsidTr="0023563F">
        <w:trPr>
          <w:tblHeader/>
        </w:trPr>
        <w:tc>
          <w:tcPr>
            <w:tcW w:w="534" w:type="dxa"/>
            <w:vAlign w:val="center"/>
          </w:tcPr>
          <w:p w14:paraId="2FE30131" w14:textId="77777777" w:rsidR="00422EAB" w:rsidRPr="0015279A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5279A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3543" w:type="dxa"/>
            <w:vAlign w:val="center"/>
          </w:tcPr>
          <w:p w14:paraId="32B18161" w14:textId="77777777" w:rsidR="00422EAB" w:rsidRPr="0015279A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5279A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418" w:type="dxa"/>
            <w:vAlign w:val="center"/>
          </w:tcPr>
          <w:p w14:paraId="5EBD3224" w14:textId="6D4B0138" w:rsidR="00422EAB" w:rsidRPr="000C2AAC" w:rsidRDefault="004E651F" w:rsidP="00D146A6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D146A6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14:paraId="047DB0EB" w14:textId="77777777" w:rsidR="00422EAB" w:rsidRPr="000C2AAC" w:rsidRDefault="00422EAB" w:rsidP="00D146A6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631" w:type="dxa"/>
            <w:vAlign w:val="center"/>
          </w:tcPr>
          <w:p w14:paraId="39413065" w14:textId="77777777" w:rsidR="00422EAB" w:rsidRPr="000C2AAC" w:rsidRDefault="00422EAB" w:rsidP="00D146A6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23563F">
        <w:tc>
          <w:tcPr>
            <w:tcW w:w="534" w:type="dxa"/>
            <w:vAlign w:val="center"/>
          </w:tcPr>
          <w:p w14:paraId="7845BF89" w14:textId="58EDE4CC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26D1F5EA" w14:textId="7E6957D1" w:rsidR="00AC4ACB" w:rsidRPr="0015279A" w:rsidRDefault="00AC4ACB" w:rsidP="00AC4ACB">
            <w:pPr>
              <w:rPr>
                <w:rFonts w:asciiTheme="minorBidi" w:hAnsiTheme="minorBidi"/>
                <w:b/>
                <w:bCs/>
              </w:rPr>
            </w:pP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1.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กรณีการขอแก้ไขชื่อสถานที่ผลิตอาหาร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ที่ไม่ใช่เป็นการเปลี่ยนบุคคลหรือนิติบุคคลผู้รับอนุญาต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FD3D152" w14:textId="22B7F6C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C122349" w14:textId="6F57E000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EE081F5" w14:textId="1C61CF3C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45E6770F" w14:textId="5B8F1D3F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</w:tcPr>
          <w:p w14:paraId="3572593C" w14:textId="19394A7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</w:tr>
      <w:tr w:rsidR="00AC4ACB" w:rsidRPr="000C2AAC" w14:paraId="5307EB7A" w14:textId="77777777" w:rsidTr="0023563F">
        <w:tc>
          <w:tcPr>
            <w:tcW w:w="534" w:type="dxa"/>
            <w:vAlign w:val="center"/>
          </w:tcPr>
          <w:p w14:paraId="41CCAC04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63EFDA63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1.1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0399E601" w14:textId="2BE62E0D" w:rsidR="00AC4ACB" w:rsidRPr="000C2AAC" w:rsidRDefault="00324C2E" w:rsidP="00AC4AC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สสจ.แพร่</w:t>
            </w:r>
          </w:p>
        </w:tc>
        <w:tc>
          <w:tcPr>
            <w:tcW w:w="1134" w:type="dxa"/>
          </w:tcPr>
          <w:p w14:paraId="4219664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375177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E131FF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5EBEA68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3D9E55F" w14:textId="77777777" w:rsidTr="0023563F">
        <w:tc>
          <w:tcPr>
            <w:tcW w:w="534" w:type="dxa"/>
            <w:vAlign w:val="center"/>
          </w:tcPr>
          <w:p w14:paraId="71E17E02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72AC18FF" w14:textId="75CB987C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1.2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แบบการแก้ไขสถานที่ผลิตอาหารที่ไม่เข้าข่ายโรงงาน ตามแบบ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.2</w:t>
            </w:r>
            <w:r w:rsidR="0023563F"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    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 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 และต้องพิมพ์เท่านั้น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4F47DBA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12C2A0F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4FA5CA8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65813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1BFBBEF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EF3E14D" w14:textId="77777777" w:rsidTr="0023563F">
        <w:tc>
          <w:tcPr>
            <w:tcW w:w="534" w:type="dxa"/>
            <w:vAlign w:val="center"/>
          </w:tcPr>
          <w:p w14:paraId="7941269B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50443358" w14:textId="77777777" w:rsidR="00F9446D" w:rsidRPr="0015279A" w:rsidRDefault="00AC4ACB" w:rsidP="00AC4ACB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1.3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สำเนาใบทะเบียนพาณิชย์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เฉพาะบุคคลธรรมดา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ที่มีการแก้ไขเปลี่ยนแปลงชื่อสถานที่ผลิตล่าสุด หรือ  </w:t>
            </w:r>
          </w:p>
          <w:p w14:paraId="5372F1E2" w14:textId="63728D96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1.4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ที่มีการแก้ไขเปลี่ยนแปลงชื่อนิติบุคคลสถานที่ผลิตล่าสุด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6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เดือน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7BB64264" w14:textId="3CAE8C6F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1A1DE7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084B8AD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519356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4322F3E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D053D3B" w14:textId="77777777" w:rsidTr="0023563F">
        <w:tc>
          <w:tcPr>
            <w:tcW w:w="534" w:type="dxa"/>
            <w:vAlign w:val="center"/>
          </w:tcPr>
          <w:p w14:paraId="5D170E87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58953CCA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1.5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สำเนาหนังสือรับรองสัญชาติของนิติบุคคลจากกระทรวงพาณิชย์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บัญชีรายชื่อผู้ถือหุ้น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 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เฉพาะนิติบุคคลที่เป็นบริษัท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 )(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6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เดือน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ในกรณีที่ผู้ขออนุญาตเป็นนิติบุคคลต่างด้าว ต้องยื่นหนังสือรับรองการประกอบธุรกิจนิติบุคคลต่างด้าวจากกระทรวงพาณิชน์ว่าไม่ขัดพระราชบัญญัติการประกอบธุรกิจคนต่างด้าว พ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 2542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ตามประเภทธุรกิจอาหารที่ขออนุญาต จำนวน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ฉบับ หรือบัตรส่งเสริมการลงทุนตามประเภทธุรกิจอาหารที่ได้รับการส่งเสริมการลงทุนผลิตเพื่อจำหน่าย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lastRenderedPageBreak/>
              <w:t>จากสำนักงานคณะกรรมการส่งเสริมการลงทุน</w:t>
            </w:r>
          </w:p>
        </w:tc>
        <w:tc>
          <w:tcPr>
            <w:tcW w:w="1418" w:type="dxa"/>
          </w:tcPr>
          <w:p w14:paraId="7049F2DD" w14:textId="357BA3D4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FF6EE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F1C827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3C6506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0A0716E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F546CB0" w14:textId="77777777" w:rsidTr="0023563F">
        <w:tc>
          <w:tcPr>
            <w:tcW w:w="534" w:type="dxa"/>
            <w:vAlign w:val="center"/>
          </w:tcPr>
          <w:p w14:paraId="5D0AE091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1EA5B520" w14:textId="77777777" w:rsidR="0023563F" w:rsidRPr="0015279A" w:rsidRDefault="00AC4ACB" w:rsidP="00AC4ACB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1.6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สำเนาคำขอรับเลขสถานที่ผลิตอาหารที่ไม่เข้าข่ายโรงงาน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  <w:p w14:paraId="0555F63E" w14:textId="56224BA3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1.7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สำเนาแบบการแก้ไขสถานที่ผลิตอาหารที่ไม่เข้าข่ายโรงงาน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ที่เคยได้รับอนุญาตไว้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4DD45AA6" w14:textId="49574EE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66A67FF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C8956D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BD563F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2468460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1AEFCEA" w14:textId="77777777" w:rsidTr="0023563F">
        <w:tc>
          <w:tcPr>
            <w:tcW w:w="534" w:type="dxa"/>
            <w:vAlign w:val="center"/>
          </w:tcPr>
          <w:p w14:paraId="74DA8176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7DA590C9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1.8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คน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8" w:type="dxa"/>
          </w:tcPr>
          <w:p w14:paraId="53B07836" w14:textId="0F4E491B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4009FF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704786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18AF1F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6A704FB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28C378C" w14:textId="77777777" w:rsidTr="0023563F">
        <w:tc>
          <w:tcPr>
            <w:tcW w:w="534" w:type="dxa"/>
            <w:vAlign w:val="center"/>
          </w:tcPr>
          <w:p w14:paraId="61298A40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11A9B329" w14:textId="77777777" w:rsidR="00AC4ACB" w:rsidRPr="0015279A" w:rsidRDefault="00AC4ACB" w:rsidP="00AC4ACB">
            <w:pPr>
              <w:rPr>
                <w:rFonts w:asciiTheme="minorBidi" w:hAnsiTheme="minorBidi"/>
                <w:b/>
                <w:bCs/>
              </w:rPr>
            </w:pP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2.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กรณีการขอแก้ไขที่อยู่ของสถานที่ผลิตหรือสถานที่เก็บอาหาร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ที่ไม่ใช่เป็นการย้ายสถานที่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364AF3AD" w14:textId="6348CBA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4730E22" w14:textId="36FE79B0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CF229D4" w14:textId="027AAAFE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713BB767" w14:textId="498806D3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</w:tcPr>
          <w:p w14:paraId="1AF7E15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978071B" w14:textId="77777777" w:rsidTr="0023563F">
        <w:tc>
          <w:tcPr>
            <w:tcW w:w="534" w:type="dxa"/>
            <w:vAlign w:val="center"/>
          </w:tcPr>
          <w:p w14:paraId="483BBC24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36AD9974" w14:textId="7ABA15D1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2.1</w:t>
            </w:r>
            <w:r w:rsidR="00F9446D"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3CE4D1F4" w14:textId="4EEB49EC" w:rsidR="00AC4ACB" w:rsidRPr="000C2AAC" w:rsidRDefault="00324C2E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สำนักงานสาธารณสุขจัหจังหวัดแพร่</w:t>
            </w:r>
          </w:p>
        </w:tc>
        <w:tc>
          <w:tcPr>
            <w:tcW w:w="1134" w:type="dxa"/>
          </w:tcPr>
          <w:p w14:paraId="31575D2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F9E518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7AA7B2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6242D87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CEF4A77" w14:textId="77777777" w:rsidTr="0023563F">
        <w:tc>
          <w:tcPr>
            <w:tcW w:w="534" w:type="dxa"/>
            <w:vAlign w:val="center"/>
          </w:tcPr>
          <w:p w14:paraId="4CB56C87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67114916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2.2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แบบการแก้ไขสถานที่ผลิตอาหารที่ไม่เข้าข่ายโรงงาน ตามแบบ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.2 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lastRenderedPageBreak/>
              <w:t>ลงนามตามหนังสือรับรองของนิติบุคคลเป็นผู้ลงนามในแบบคำขอฯ และต้องพิมพ์เท่านั้น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1D2DCD3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1134" w:type="dxa"/>
          </w:tcPr>
          <w:p w14:paraId="0126E3B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4BF9CAE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8EAC6D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71DAAB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7B33952" w14:textId="77777777" w:rsidTr="0023563F">
        <w:tc>
          <w:tcPr>
            <w:tcW w:w="534" w:type="dxa"/>
            <w:vAlign w:val="center"/>
          </w:tcPr>
          <w:p w14:paraId="3308975D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4ABF15D4" w14:textId="1F0331D6" w:rsidR="00F9446D" w:rsidRPr="0015279A" w:rsidRDefault="00F9446D" w:rsidP="00AC4ACB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2.3 </w:t>
            </w:r>
            <w:r w:rsidR="00AC4ACB"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สำเนาเอกสารการแจ้งแก้ไขที่อยู่ของสถานที่ที่ได้รับอนุญาตไว้จากสำนักงาน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AC4ACB"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ที่สถานที่รับอนุญาตนั้นตั้งอยู่    </w:t>
            </w:r>
          </w:p>
          <w:p w14:paraId="6BA3A66C" w14:textId="1F6E0EFB" w:rsidR="00AC4ACB" w:rsidRPr="0015279A" w:rsidRDefault="00AC4ACB" w:rsidP="00F9446D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2.4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สำเนาทะเบียนบ้านของสถานที่ผลิตและ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หรือสถานที่เก็บอาหารที่ได้รับอนุญาตไว้และมีการแจ้งแก้ไขที่อยู่ของสถานที่นั้นจากสำนักงาน</w:t>
            </w:r>
            <w:r w:rsidR="00F9446D"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อำเภอ</w:t>
            </w:r>
          </w:p>
        </w:tc>
        <w:tc>
          <w:tcPr>
            <w:tcW w:w="1418" w:type="dxa"/>
          </w:tcPr>
          <w:p w14:paraId="00345CB2" w14:textId="5C4187A0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3D4DC0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809B75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7CB285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07D7AA7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479436C" w14:textId="77777777" w:rsidTr="0023563F">
        <w:tc>
          <w:tcPr>
            <w:tcW w:w="534" w:type="dxa"/>
            <w:vAlign w:val="center"/>
          </w:tcPr>
          <w:p w14:paraId="31AAF16E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05FCDF82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2.5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สำเนาคำขอรับเลขสถานที่ผลิตอาหารที่ไม่เข้าข่ายโรงงาน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2.6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สำเนาแบบการแก้ไขสถานที่ผลิตอาหารที่ไม่เข้าข่ายโรงงาน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ที่เคยได้รับอนุญาตไว้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11729D6" w14:textId="788C9E54" w:rsidR="00AC4ACB" w:rsidRPr="000C2AAC" w:rsidRDefault="00AC4ACB" w:rsidP="00AC4AC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F9446D">
              <w:rPr>
                <w:rFonts w:asciiTheme="minorBidi" w:hAnsiTheme="minorBidi"/>
              </w:rPr>
              <w:t>/</w:t>
            </w:r>
            <w:r w:rsidR="00F9446D" w:rsidRPr="00F9446D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</w:p>
        </w:tc>
        <w:tc>
          <w:tcPr>
            <w:tcW w:w="1134" w:type="dxa"/>
          </w:tcPr>
          <w:p w14:paraId="00ACC5A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7F2708A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784EED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61CB048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6F2F1C8" w14:textId="77777777" w:rsidTr="0023563F">
        <w:tc>
          <w:tcPr>
            <w:tcW w:w="534" w:type="dxa"/>
            <w:vAlign w:val="center"/>
          </w:tcPr>
          <w:p w14:paraId="7B1C6FA8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699DEE6D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2.7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="0023563F"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   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คน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  <w:p w14:paraId="0CF46FAE" w14:textId="371988B2" w:rsidR="0023563F" w:rsidRPr="0015279A" w:rsidRDefault="0023563F" w:rsidP="00AC4ACB">
            <w:pPr>
              <w:rPr>
                <w:rFonts w:asciiTheme="minorBidi" w:hAnsiTheme="minorBidi"/>
              </w:rPr>
            </w:pPr>
          </w:p>
        </w:tc>
        <w:tc>
          <w:tcPr>
            <w:tcW w:w="1418" w:type="dxa"/>
          </w:tcPr>
          <w:p w14:paraId="186D0C3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2A79DDE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04233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6C7D78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5BA4A8F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6070684" w14:textId="77777777" w:rsidTr="0023563F">
        <w:tc>
          <w:tcPr>
            <w:tcW w:w="534" w:type="dxa"/>
            <w:vAlign w:val="center"/>
          </w:tcPr>
          <w:p w14:paraId="41326EA2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46CB02AF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3.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กรณีการขอเปลี่ยนชื่อตัว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-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ชื่อสกุล ของผู้รับอนุญาต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หรือเปลี่ยนชื่อตัว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-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ชื่อสกุล ของผู้ดำเนินกิจการ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ของบุคคลที่ได้รับอนุญาตไว้</w:t>
            </w:r>
          </w:p>
        </w:tc>
        <w:tc>
          <w:tcPr>
            <w:tcW w:w="1418" w:type="dxa"/>
          </w:tcPr>
          <w:p w14:paraId="7532D880" w14:textId="7F8FC511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AA89A0A" w14:textId="36C35B3B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12A4F11" w14:textId="7B98FA32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7F282C6B" w14:textId="0683712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</w:tcPr>
          <w:p w14:paraId="433CFEC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FCB9878" w14:textId="77777777" w:rsidTr="0023563F">
        <w:tc>
          <w:tcPr>
            <w:tcW w:w="534" w:type="dxa"/>
            <w:vAlign w:val="center"/>
          </w:tcPr>
          <w:p w14:paraId="2691B0D9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3E3A45D4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3.1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5C95BD6A" w14:textId="2B60C36A" w:rsidR="00AC4ACB" w:rsidRPr="000C2AAC" w:rsidRDefault="00872FC2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สำนักงานสาธารณสุข</w:t>
            </w:r>
            <w:r w:rsidR="00324C2E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จังหวัดแพร่</w:t>
            </w:r>
          </w:p>
        </w:tc>
        <w:tc>
          <w:tcPr>
            <w:tcW w:w="1134" w:type="dxa"/>
          </w:tcPr>
          <w:p w14:paraId="77907ED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D5E2D0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0F277B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10E8031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3A33188" w14:textId="77777777" w:rsidTr="0023563F">
        <w:tc>
          <w:tcPr>
            <w:tcW w:w="534" w:type="dxa"/>
            <w:vAlign w:val="center"/>
          </w:tcPr>
          <w:p w14:paraId="30A50AE3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469F7165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3.2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แบบการแก้ไขสถานที่ผลิตอาหารที่ไม่เข้าข่ายโรงงาน ตามแบบ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.2 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 และต้องพิมพ์เท่านั้น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6DCDFBB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123F8FE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B7F54E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EE9C5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7951D69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7E9B2F6" w14:textId="77777777" w:rsidTr="0023563F">
        <w:tc>
          <w:tcPr>
            <w:tcW w:w="534" w:type="dxa"/>
            <w:vAlign w:val="center"/>
          </w:tcPr>
          <w:p w14:paraId="36B008D8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7362EB0B" w14:textId="77777777" w:rsidR="00324C2E" w:rsidRPr="0015279A" w:rsidRDefault="00AC4ACB" w:rsidP="00AC4ACB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3.3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สำเนาทะเบียนบ้านของผู้ดำเนินกิจการและสำเนาบัตรประจำตัวประชาชน ในกรณีที่ผู้ดำเนินกิจการเป็นคนต่างด้าว ให้ยื่นสำเนาหนังสืออนุญาตให้ทำงานในประเทศ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(work permit)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ซึ่งออกให้โดยกระทรวงแรงงานหรือผู้ว่าราชการจังหวัด พร้อมสำเนาหนังสือเดินทาง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(passport) </w:t>
            </w:r>
          </w:p>
          <w:p w14:paraId="1A502987" w14:textId="5A6C81B1" w:rsidR="0015279A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3.4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สำเนาเอกสารการแจ้งเปลี่ยนชื่อตัว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ชื่อสกุล ของผู้รับอนุญาตหรือผู้ดำเนินกิจการตามแต่กรณี</w:t>
            </w:r>
          </w:p>
        </w:tc>
        <w:tc>
          <w:tcPr>
            <w:tcW w:w="1418" w:type="dxa"/>
          </w:tcPr>
          <w:p w14:paraId="1055D878" w14:textId="45EAE224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485E1E7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DC31E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165F29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5F1807A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B992922" w14:textId="77777777" w:rsidTr="0023563F">
        <w:tc>
          <w:tcPr>
            <w:tcW w:w="534" w:type="dxa"/>
            <w:vAlign w:val="center"/>
          </w:tcPr>
          <w:p w14:paraId="1B834A6E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6AEA4DA6" w14:textId="77777777" w:rsidR="00324C2E" w:rsidRPr="0015279A" w:rsidRDefault="00AC4ACB" w:rsidP="00AC4ACB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3.5 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สำเนาคำขอรับเลขสถานที่ผลิตอาหารที่ไม่เข้าข่ายโรงงาน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  <w:p w14:paraId="16CB273E" w14:textId="0DC78ECC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3.6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สำเนาแบบการแก้ไขสถานที่ผลิตอาหารที่ไม่เข้าข่ายโรงงาน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ที่เคยได้รับอนุญาตไว้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0AAD41BB" w14:textId="33A1F72D" w:rsidR="00AC4ACB" w:rsidRPr="00324C2E" w:rsidRDefault="00AC4ACB" w:rsidP="00AC4AC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324C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  <w:r w:rsidR="000A0FF5" w:rsidRPr="00324C2E">
              <w:rPr>
                <w:rFonts w:asciiTheme="minorBidi" w:hAnsiTheme="minorBidi"/>
                <w:sz w:val="32"/>
                <w:szCs w:val="32"/>
              </w:rPr>
              <w:t>/</w:t>
            </w:r>
            <w:r w:rsidR="00324C2E" w:rsidRPr="00324C2E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สำนักงานสาธารณสุข</w:t>
            </w:r>
            <w:r w:rsidR="00324C2E" w:rsidRPr="00324C2E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lastRenderedPageBreak/>
              <w:t>จังหวัดแพร่</w:t>
            </w:r>
          </w:p>
        </w:tc>
        <w:tc>
          <w:tcPr>
            <w:tcW w:w="1134" w:type="dxa"/>
          </w:tcPr>
          <w:p w14:paraId="33BF4BF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0</w:t>
            </w:r>
          </w:p>
        </w:tc>
        <w:tc>
          <w:tcPr>
            <w:tcW w:w="1134" w:type="dxa"/>
          </w:tcPr>
          <w:p w14:paraId="4CD33DC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EF66B8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2E87677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D297E59" w14:textId="77777777" w:rsidTr="0023563F">
        <w:tc>
          <w:tcPr>
            <w:tcW w:w="534" w:type="dxa"/>
            <w:vAlign w:val="center"/>
          </w:tcPr>
          <w:p w14:paraId="5DCBBC37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19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6C007307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3.7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คน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8" w:type="dxa"/>
          </w:tcPr>
          <w:p w14:paraId="6849C6B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7158EEA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BC7B7B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7E07CF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3A25F4B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4B4CF53" w14:textId="77777777" w:rsidTr="0023563F">
        <w:tc>
          <w:tcPr>
            <w:tcW w:w="534" w:type="dxa"/>
            <w:vAlign w:val="center"/>
          </w:tcPr>
          <w:p w14:paraId="1BE0F7D2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209004D0" w14:textId="77777777" w:rsidR="00AC4ACB" w:rsidRPr="0015279A" w:rsidRDefault="00AC4ACB" w:rsidP="00AC4ACB">
            <w:pPr>
              <w:rPr>
                <w:rFonts w:asciiTheme="minorBidi" w:hAnsiTheme="minorBidi"/>
                <w:b/>
                <w:bCs/>
              </w:rPr>
            </w:pP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4.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กรณีการขอเปลี่ยน เพิ่ม หรือลดผู้ดำเนินกิจการ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กรณีนิติบุคคลเท่านั้น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0156B04" w14:textId="1BA8317F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60B74EEB" w14:textId="16281B33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35B7EBC" w14:textId="7E477388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1819EBAF" w14:textId="3BBDE002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</w:tcPr>
          <w:p w14:paraId="357355F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3D77525" w14:textId="77777777" w:rsidTr="0023563F">
        <w:tc>
          <w:tcPr>
            <w:tcW w:w="534" w:type="dxa"/>
            <w:vAlign w:val="center"/>
          </w:tcPr>
          <w:p w14:paraId="478275A6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72E83A9E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4.1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521DAD05" w14:textId="5C66E37D" w:rsidR="00AC4ACB" w:rsidRPr="000C2AAC" w:rsidRDefault="00872FC2" w:rsidP="00AC4ACB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สำนักงานสาธารณสุขจ</w:t>
            </w:r>
            <w:bookmarkStart w:id="0" w:name="_GoBack"/>
            <w:bookmarkEnd w:id="0"/>
            <w:r w:rsidR="00324C2E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จังหวัดแพร่</w:t>
            </w:r>
          </w:p>
        </w:tc>
        <w:tc>
          <w:tcPr>
            <w:tcW w:w="1134" w:type="dxa"/>
          </w:tcPr>
          <w:p w14:paraId="578368C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756F9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EB9013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6A705E1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32E3A36" w14:textId="77777777" w:rsidTr="0023563F">
        <w:tc>
          <w:tcPr>
            <w:tcW w:w="534" w:type="dxa"/>
            <w:vAlign w:val="center"/>
          </w:tcPr>
          <w:p w14:paraId="2BB5FAE3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22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7F66A669" w14:textId="3D7E1D56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4.2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แบบการแก้ไขสถานที่ผลิตอาหารที่ไม่เข้าข่ายโรงงาน ตามแบบ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.2 </w:t>
            </w:r>
            <w:r w:rsidR="002F01F7"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    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 และต้องพิมพ์เท่านั้น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200B03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6181F6B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51E2021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677677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0DC895F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8385085" w14:textId="77777777" w:rsidTr="0023563F">
        <w:tc>
          <w:tcPr>
            <w:tcW w:w="534" w:type="dxa"/>
            <w:vAlign w:val="center"/>
          </w:tcPr>
          <w:p w14:paraId="7F7C11C4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23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4C444108" w14:textId="77777777" w:rsidR="002F01F7" w:rsidRPr="0015279A" w:rsidRDefault="00AC4ACB" w:rsidP="00AC4ACB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4.3</w:t>
            </w:r>
            <w:r w:rsidR="002F01F7"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สำเนาทะเบียนบ้านของผู้ดำเนินกิจการคนใหม่และสำเนาบัตรประจำตัวประชาชน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กรณีเปลี่ยนหรือ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lastRenderedPageBreak/>
              <w:t>เพิ่มผู้ดำเนินกิจการ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ในกรณีที่ผู้ดำเนินกิจการเป็นคนต่างด้าว ให้ยื่นสำเนาหนังสืออนุญาตให้ทำงานในประเทศ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(work permit)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ซึ่งออกให้โดยกระทรวงแรงงานหรือผู้ว่าราชการจังหวัด พร้อมสำเนาหนังสือเดินทาง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(passport)  </w:t>
            </w:r>
          </w:p>
          <w:p w14:paraId="55C27879" w14:textId="4C2C58B4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4.4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สำเนาหนังสือรับรองการจดทะเบียนนิติบุคคลที่แจ้งวัตถุประสงค์ และผู้มีอำนาจลงชื่อแทนนิติบุคคลผู้ขออนุญาต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 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 w:rsidR="002F01F7"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6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เดือน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2094A5EE" w14:textId="50AA0B63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01AE6B7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B5E4D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BD34FA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44A3BA8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5FE8EB6" w14:textId="77777777" w:rsidTr="0023563F">
        <w:tc>
          <w:tcPr>
            <w:tcW w:w="534" w:type="dxa"/>
            <w:vAlign w:val="center"/>
          </w:tcPr>
          <w:p w14:paraId="0375D8FC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24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5B11E6C7" w14:textId="075CD2D6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4.5</w:t>
            </w:r>
            <w:r w:rsidR="002F01F7"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หนังสือมอบอำนาจและแต่งตั้งผู้ดำเนินกิจการคนใหม่จากนิติบุคคลผู้ขออนุญาต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กรณีเปล</w:t>
            </w:r>
            <w:r w:rsidR="0015279A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ี่ย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นหรือเพิ่มผู้ดำเนินกิจการ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พร้อมติดอากรแสตมป์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ต่อผู้ดำเนินกิจการใหม่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คน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8CF5914" w14:textId="2683A43E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2599269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F6B206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BC7520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38A1E5E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6F8BE41" w14:textId="77777777" w:rsidTr="0023563F">
        <w:tc>
          <w:tcPr>
            <w:tcW w:w="534" w:type="dxa"/>
            <w:vAlign w:val="center"/>
          </w:tcPr>
          <w:p w14:paraId="01B5BF40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25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03813D1A" w14:textId="77777777" w:rsidR="0015279A" w:rsidRPr="0015279A" w:rsidRDefault="00AC4ACB" w:rsidP="00AC4ACB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4.6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สำเนาคำขอรับเลขสถานที่ผลิตอาหารที่ไม่เข้าข่ายโรงงาน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  <w:p w14:paraId="3476B9A4" w14:textId="1011C658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4.7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สำเนาแบบการแก้ไขสถานที่ผลิตอาหารที่ไม่เข้าข่ายโรงงาน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ที่เคยได้รับอนุญาตไว้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49BC95AE" w14:textId="0E04291E" w:rsidR="00AC4ACB" w:rsidRPr="000C2AAC" w:rsidRDefault="00AC4ACB" w:rsidP="00AC4AC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2F01F7">
              <w:rPr>
                <w:rFonts w:asciiTheme="minorBidi" w:hAnsiTheme="minorBidi"/>
              </w:rPr>
              <w:t>/</w:t>
            </w:r>
            <w:r w:rsidR="002F01F7" w:rsidRPr="002F01F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62C7218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0C5E38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5B4B9A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51431E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39EAAAE" w14:textId="77777777" w:rsidTr="0023563F">
        <w:tc>
          <w:tcPr>
            <w:tcW w:w="534" w:type="dxa"/>
            <w:vAlign w:val="center"/>
          </w:tcPr>
          <w:p w14:paraId="5FA776B6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26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36821FAD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4.8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คน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lastRenderedPageBreak/>
              <w:t>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8" w:type="dxa"/>
          </w:tcPr>
          <w:p w14:paraId="3905F77B" w14:textId="14F2E4C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4F3F60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0E3294A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57CCAC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5F7B98B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0358867" w14:textId="77777777" w:rsidTr="0023563F">
        <w:tc>
          <w:tcPr>
            <w:tcW w:w="534" w:type="dxa"/>
            <w:vAlign w:val="center"/>
          </w:tcPr>
          <w:p w14:paraId="190694E7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27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2C8B2488" w14:textId="77777777" w:rsidR="00AC4ACB" w:rsidRPr="0015279A" w:rsidRDefault="00AC4ACB" w:rsidP="00AC4ACB">
            <w:pPr>
              <w:rPr>
                <w:rFonts w:asciiTheme="minorBidi" w:hAnsiTheme="minorBidi"/>
                <w:b/>
                <w:bCs/>
              </w:rPr>
            </w:pP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5.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การขอยกเลิกหรือแก้ไขกลุ่มประเภทอาหาร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ที่เป็นการประกาศแก้ไขกลุ่มประเภทอาหารโดยสำนักงานคณะกรรมการอาหารและยา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และ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/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หรือยกเลิกสถานที่เก็บอาหาร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ที่มีมากกว่า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แห่ง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ที่ได้รับอนุญาตไว้ในแบบ สบ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.1</w:t>
            </w:r>
          </w:p>
        </w:tc>
        <w:tc>
          <w:tcPr>
            <w:tcW w:w="1418" w:type="dxa"/>
          </w:tcPr>
          <w:p w14:paraId="71053B3D" w14:textId="5883016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0BE7816" w14:textId="322F37F8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611D79B" w14:textId="3E6B3724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058939A4" w14:textId="2E20E12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</w:tcPr>
          <w:p w14:paraId="7C75045E" w14:textId="453F72B8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</w:tr>
      <w:tr w:rsidR="00AC4ACB" w:rsidRPr="000C2AAC" w14:paraId="474A34C7" w14:textId="77777777" w:rsidTr="0023563F">
        <w:tc>
          <w:tcPr>
            <w:tcW w:w="534" w:type="dxa"/>
            <w:vAlign w:val="center"/>
          </w:tcPr>
          <w:p w14:paraId="10BEB3CF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28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7F04BE3F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5.1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740383F9" w14:textId="39065767" w:rsidR="00AC4ACB" w:rsidRPr="000C2AAC" w:rsidRDefault="0015279A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45EAE8D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FF40E1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0CCB3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3816370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CEA91E1" w14:textId="77777777" w:rsidTr="0023563F">
        <w:tc>
          <w:tcPr>
            <w:tcW w:w="534" w:type="dxa"/>
            <w:vAlign w:val="center"/>
          </w:tcPr>
          <w:p w14:paraId="04D78E56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29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5C7C3D20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5.2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แบบการแก้ไขสถานที่ผลิตอาหารที่ไม่เข้าข่ายโรงงาน ตามแบบ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.2 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 และต้องพิมพ์เท่านั้น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2541E432" w14:textId="68DE7AC8" w:rsidR="00AC4ACB" w:rsidRPr="0015279A" w:rsidRDefault="00AC4ACB" w:rsidP="00AC4ACB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15279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15279A" w:rsidRPr="0015279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BDC17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757A779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64B16C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39B697C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ACFA082" w14:textId="77777777" w:rsidTr="0023563F">
        <w:tc>
          <w:tcPr>
            <w:tcW w:w="534" w:type="dxa"/>
            <w:vAlign w:val="center"/>
          </w:tcPr>
          <w:p w14:paraId="3DEB28A0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30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21ECDEC6" w14:textId="77777777" w:rsidR="0015279A" w:rsidRDefault="00AC4ACB" w:rsidP="00AC4ACB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5.3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สำเนาคำขอรับเลขสถานที่ผลิตอาหารที่ไม่เข้าข่ายโรงงาน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  <w:p w14:paraId="01824B56" w14:textId="172B19B7" w:rsidR="00AC4ACB" w:rsidRPr="0015279A" w:rsidRDefault="00AC4ACB" w:rsidP="00AC4ACB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5. 4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สำเนาแบบการแก้ไขสถานที่ผลิตอาหารที่ไม่เข้าข่ายโรงงาน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ที่เคยได้รับอนุญาตไว้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7E90C11C" w14:textId="5F47F77B" w:rsidR="00AC4ACB" w:rsidRPr="0015279A" w:rsidRDefault="00AC4ACB" w:rsidP="00AC4AC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15279A" w:rsidRPr="0015279A">
              <w:rPr>
                <w:rFonts w:asciiTheme="minorBidi" w:hAnsiTheme="minorBidi"/>
                <w:sz w:val="32"/>
                <w:szCs w:val="32"/>
              </w:rPr>
              <w:t>/</w:t>
            </w:r>
            <w:r w:rsidR="0015279A" w:rsidRPr="0015279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124D491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39F97E0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3648C6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336A947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CBA66C8" w14:textId="77777777" w:rsidTr="0023563F">
        <w:tc>
          <w:tcPr>
            <w:tcW w:w="534" w:type="dxa"/>
            <w:vAlign w:val="center"/>
          </w:tcPr>
          <w:p w14:paraId="2A4D62EF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31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75D93E24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5.5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ต่อ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lastRenderedPageBreak/>
              <w:t xml:space="preserve">ผู้รับมอบอำนาจ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คน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8" w:type="dxa"/>
          </w:tcPr>
          <w:p w14:paraId="2A31EAAF" w14:textId="5CFE03B8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804FBF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24201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932FC4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4404F1B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56B40E7" w14:textId="77777777" w:rsidTr="0023563F">
        <w:tc>
          <w:tcPr>
            <w:tcW w:w="534" w:type="dxa"/>
            <w:vAlign w:val="center"/>
          </w:tcPr>
          <w:p w14:paraId="6605C3F2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32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063B0B16" w14:textId="77777777" w:rsidR="00AC4ACB" w:rsidRPr="0015279A" w:rsidRDefault="00AC4ACB" w:rsidP="00AC4ACB">
            <w:pPr>
              <w:rPr>
                <w:rFonts w:asciiTheme="minorBidi" w:hAnsiTheme="minorBidi"/>
                <w:b/>
                <w:bCs/>
              </w:rPr>
            </w:pP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6. </w:t>
            </w:r>
            <w:r w:rsidRPr="0015279A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การขอเปลี่ยนแปลงสถานะนิติบุคคลผู้รับอนุญาตหรือแปรสภาพนิติบุคคลตามกฎหมาย</w:t>
            </w:r>
          </w:p>
        </w:tc>
        <w:tc>
          <w:tcPr>
            <w:tcW w:w="1418" w:type="dxa"/>
          </w:tcPr>
          <w:p w14:paraId="2224FB40" w14:textId="7EE48D99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FC778D3" w14:textId="38BE7D95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227327CC" w14:textId="16BBABE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36CA7B60" w14:textId="6B86356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</w:tcPr>
          <w:p w14:paraId="10EBE98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BBD99FC" w14:textId="77777777" w:rsidTr="0023563F">
        <w:tc>
          <w:tcPr>
            <w:tcW w:w="534" w:type="dxa"/>
            <w:vAlign w:val="center"/>
          </w:tcPr>
          <w:p w14:paraId="3EA5BBBB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33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771FB84B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6.1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16EDFA67" w14:textId="73C77D7E" w:rsidR="00AC4ACB" w:rsidRPr="000C2AAC" w:rsidRDefault="0015279A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42ABFD4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B20B86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14E396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00FE02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9885F2C" w14:textId="77777777" w:rsidTr="0023563F">
        <w:tc>
          <w:tcPr>
            <w:tcW w:w="534" w:type="dxa"/>
            <w:vAlign w:val="center"/>
          </w:tcPr>
          <w:p w14:paraId="23C91E88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34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75A51F68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6.2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แบบการแก้ไขสถานที่ผลิตอาหารที่ไม่เข้าข่ายโรงงาน ตามแบบ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.2 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 และต้องพิมพ์เท่านั้น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AB2D2BA" w14:textId="6C9071DC" w:rsidR="00AC4ACB" w:rsidRPr="0015279A" w:rsidRDefault="00AC4ACB" w:rsidP="00AC4AC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15279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15279A" w:rsidRPr="0015279A">
              <w:rPr>
                <w:rFonts w:asciiTheme="minorBidi" w:hAnsiTheme="minorBidi"/>
                <w:sz w:val="32"/>
                <w:szCs w:val="32"/>
              </w:rPr>
              <w:t>/</w:t>
            </w:r>
            <w:r w:rsidR="0015279A" w:rsidRPr="0015279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194B080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6E80DCC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0A3648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7754C14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D1395DB" w14:textId="77777777" w:rsidTr="0023563F">
        <w:tc>
          <w:tcPr>
            <w:tcW w:w="534" w:type="dxa"/>
            <w:vAlign w:val="center"/>
          </w:tcPr>
          <w:p w14:paraId="4FB7D773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35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5AD14705" w14:textId="12C925AE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6.3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สำเนาหนังสือรับรองการจดทะเบียนนิติบุคคลที่มีการแจ้งระบุให้เปลี่ยนแปลงสถานะนิติบุคคลหรือ</w:t>
            </w:r>
            <w:r w:rsidR="0015279A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  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แปรสภาพนิติบุคคลตามกฎหมายจากกระทรวงพาณิชย์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6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เดือน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299E6867" w14:textId="49B74613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D180C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E9A4B5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0481D0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498E244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0495378" w14:textId="77777777" w:rsidTr="0023563F">
        <w:tc>
          <w:tcPr>
            <w:tcW w:w="534" w:type="dxa"/>
            <w:vAlign w:val="center"/>
          </w:tcPr>
          <w:p w14:paraId="2368E460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36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2BEBA112" w14:textId="77777777" w:rsidR="0015279A" w:rsidRDefault="00AC4ACB" w:rsidP="00AC4ACB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6.4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สำเนาบัญชีรายชื่อผู้ถือหุ้นของบริษัท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คัดลอกจากกระทรวงพาณิชย์ไว้ไม่เกิน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เดือน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ที่มีการแก้ไขเปลี่ยนแปลงล่าสุด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กรณีที่มีจำนวนหุ้น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lastRenderedPageBreak/>
              <w:t xml:space="preserve">ต่างชาติของบริษัทที่เกิดขึ้นจากการเปลี่ยนแปลงถือครองหุ้นตั้งแต่ร้อยละ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50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ขึ้นไป ต้องยื่นหนังสือรับรองการประกอบธุรกิจนิติบุคคลต่างด้าวจากกระทรวงพาณิชย์ว่าไม่ขัดพระราชบัญญัติการประกอบธุรกิจคนต่างด้าว พ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.2542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เพิ่มเติมด้วย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 </w:t>
            </w:r>
          </w:p>
          <w:p w14:paraId="0A0E0D6C" w14:textId="2154CAC9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6.5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หนังสือมอบอำนาจและแต่งตั้ง</w:t>
            </w:r>
            <w:r w:rsidR="0015279A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ผู้ดำเนินกิจการจากนิติบุคคลผู้ขออนุญาตในสถานะใหม่ของนิติบุคคลพร้อมติดอากรแสตมป์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ต่อผู้ดำเนินกิจการใหม่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คน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82593D7" w14:textId="170813C8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4A5945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F39BE4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54490D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6276528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D4DDE49" w14:textId="77777777" w:rsidTr="0023563F">
        <w:tc>
          <w:tcPr>
            <w:tcW w:w="534" w:type="dxa"/>
            <w:vAlign w:val="center"/>
          </w:tcPr>
          <w:p w14:paraId="48140C8B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37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4CF44368" w14:textId="77777777" w:rsidR="0015279A" w:rsidRDefault="00AC4ACB" w:rsidP="00AC4ACB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6.6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สำเนาคำขอรับเลขสถานที่ผลิตอาหารที่ไม่เข้าข่ายโรงงาน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  <w:p w14:paraId="44320457" w14:textId="6AD0D7D4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6.7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สำเนาแบบการแก้ไขสถานที่ผลิตอาหารที่ไม่เข้าข่ายโรงงาน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ที่เคยได้รับอนุญาตไว้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4DDD6142" w14:textId="12803F03" w:rsidR="00AC4ACB" w:rsidRPr="000C2AAC" w:rsidRDefault="0015279A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ร/สสจ.</w:t>
            </w:r>
          </w:p>
        </w:tc>
        <w:tc>
          <w:tcPr>
            <w:tcW w:w="1134" w:type="dxa"/>
          </w:tcPr>
          <w:p w14:paraId="40E911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8438F0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2D40B6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7BC5C61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EF2D431" w14:textId="77777777" w:rsidTr="0023563F">
        <w:tc>
          <w:tcPr>
            <w:tcW w:w="534" w:type="dxa"/>
            <w:vAlign w:val="center"/>
          </w:tcPr>
          <w:p w14:paraId="5F5586B0" w14:textId="77777777" w:rsidR="00AC4ACB" w:rsidRPr="0015279A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38</w:t>
            </w:r>
            <w:r w:rsidR="00811134" w:rsidRPr="0015279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14:paraId="6F1CE4A1" w14:textId="77777777" w:rsidR="00AC4ACB" w:rsidRPr="0015279A" w:rsidRDefault="00AC4ACB" w:rsidP="00AC4ACB">
            <w:pPr>
              <w:rPr>
                <w:rFonts w:asciiTheme="minorBidi" w:hAnsiTheme="minorBidi"/>
              </w:rPr>
            </w:pP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6.8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คน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  <w:r w:rsidRPr="0015279A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427BD466" w14:textId="0741E93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239013B7" w14:textId="6700080E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695111F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62B43A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31" w:type="dxa"/>
          </w:tcPr>
          <w:p w14:paraId="24CFB22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D146A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D146A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15279A" w:rsidRPr="007140D2" w14:paraId="6B285157" w14:textId="77777777" w:rsidTr="00672DE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2D3E2" w14:textId="77777777" w:rsidR="0015279A" w:rsidRPr="007140D2" w:rsidRDefault="0015279A" w:rsidP="00672DE5">
            <w:pPr>
              <w:rPr>
                <w:rFonts w:asciiTheme="minorBidi" w:hAnsiTheme="minorBidi"/>
                <w:sz w:val="32"/>
                <w:szCs w:val="32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7140D2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76130" w14:textId="77777777" w:rsidR="0015279A" w:rsidRPr="007140D2" w:rsidRDefault="0015279A" w:rsidP="00672DE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7140D2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 ณ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จุดยื่นคำขอ กลุ่มงานคุ้มครองผู้บริโภคและเภสัชสาธารณสุข สำนักงานสาธารณสุขจังหวัดแพร่ </w:t>
            </w:r>
          </w:p>
        </w:tc>
      </w:tr>
      <w:tr w:rsidR="0015279A" w:rsidRPr="007140D2" w14:paraId="5C07E564" w14:textId="77777777" w:rsidTr="00672DE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56DD2" w14:textId="77777777" w:rsidR="0015279A" w:rsidRPr="007140D2" w:rsidRDefault="0015279A" w:rsidP="00672DE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2C478" w14:textId="77777777" w:rsidR="0015279A" w:rsidRPr="007140D2" w:rsidRDefault="0015279A" w:rsidP="00672DE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หน่วยงานต้นสังกัด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 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15279A" w:rsidRPr="007140D2" w14:paraId="08087EC6" w14:textId="77777777" w:rsidTr="00672DE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81734" w14:textId="77777777" w:rsidR="0015279A" w:rsidRPr="007140D2" w:rsidRDefault="0015279A" w:rsidP="00672DE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EF29F" w14:textId="77777777" w:rsidR="0015279A" w:rsidRPr="007140D2" w:rsidRDefault="0015279A" w:rsidP="00672DE5">
            <w:pP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</w:pPr>
            <w:r w:rsidRPr="007140D2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31CE713D" w14:textId="77777777" w:rsidR="0015279A" w:rsidRPr="007140D2" w:rsidRDefault="0015279A" w:rsidP="00672DE5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57DB02D5" w14:textId="77777777" w:rsidR="0015279A" w:rsidRPr="007140D2" w:rsidRDefault="0015279A" w:rsidP="00672DE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15279A" w:rsidRPr="007140D2" w14:paraId="08514A6A" w14:textId="77777777" w:rsidTr="00672DE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419CB" w14:textId="77777777" w:rsidR="0015279A" w:rsidRPr="007140D2" w:rsidRDefault="0015279A" w:rsidP="00672DE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7140D2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E4C7F" w14:textId="77777777" w:rsidR="0015279A" w:rsidRPr="007140D2" w:rsidRDefault="0015279A" w:rsidP="00672DE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โทรศัพท์</w:t>
            </w:r>
          </w:p>
          <w:p w14:paraId="0919967B" w14:textId="77777777" w:rsidR="0015279A" w:rsidRPr="007140D2" w:rsidRDefault="0015279A" w:rsidP="00672DE5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7140D2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7140D2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7140D2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35AEA734" w14:textId="77777777" w:rsidR="0015279A" w:rsidRPr="007140D2" w:rsidRDefault="0015279A" w:rsidP="00672DE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7140D2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โทร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15279A" w:rsidRPr="007140D2" w14:paraId="1704A3DC" w14:textId="77777777" w:rsidTr="00672DE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073CA" w14:textId="77777777" w:rsidR="0015279A" w:rsidRPr="007140D2" w:rsidRDefault="0015279A" w:rsidP="00672DE5">
            <w:pPr>
              <w:rPr>
                <w:rFonts w:asciiTheme="minorBidi" w:hAnsiTheme="minorBidi"/>
                <w:sz w:val="32"/>
                <w:szCs w:val="32"/>
              </w:rPr>
            </w:pPr>
            <w:r w:rsidRPr="007140D2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7140D2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6D775" w14:textId="77777777" w:rsidR="0015279A" w:rsidRPr="007140D2" w:rsidRDefault="0015279A" w:rsidP="00672DE5">
            <w:pPr>
              <w:rPr>
                <w:rFonts w:asciiTheme="minorBidi" w:hAnsiTheme="minorBidi"/>
                <w:sz w:val="32"/>
                <w:szCs w:val="32"/>
              </w:rPr>
            </w:pPr>
            <w:r w:rsidRPr="007140D2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7140D2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7140D2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7140D2">
              <w:rPr>
                <w:rFonts w:asciiTheme="minorBidi" w:hAnsiTheme="minorBidi"/>
                <w:sz w:val="32"/>
                <w:szCs w:val="32"/>
              </w:rPr>
              <w:br/>
            </w:r>
            <w:r w:rsidRPr="007140D2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7140D2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7140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15279A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92768B9" w14:textId="77777777" w:rsidR="0015279A" w:rsidRDefault="0015279A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D146A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4837E06E" w:rsidR="00F064C0" w:rsidRPr="000C2AAC" w:rsidRDefault="00F064C0" w:rsidP="001527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 และตัวอย่างการกรอกแบบฟอร์ม</w:t>
            </w:r>
          </w:p>
        </w:tc>
      </w:tr>
      <w:tr w:rsidR="00F064C0" w:rsidRPr="000C2AAC" w14:paraId="5F4D9C30" w14:textId="77777777" w:rsidTr="00C1539D">
        <w:tc>
          <w:tcPr>
            <w:tcW w:w="675" w:type="dxa"/>
          </w:tcPr>
          <w:p w14:paraId="503BA633" w14:textId="77777777" w:rsidR="00F064C0" w:rsidRPr="000C2AAC" w:rsidRDefault="00F064C0" w:rsidP="00D146A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1B63D0CA" w14:textId="22A9C769" w:rsidR="00F064C0" w:rsidRPr="000C2AAC" w:rsidRDefault="00F064C0" w:rsidP="001527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กรณีแก้ไขชื่อสถานทีผลิต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35D99C36" w14:textId="77777777" w:rsidTr="00C1539D">
        <w:tc>
          <w:tcPr>
            <w:tcW w:w="675" w:type="dxa"/>
          </w:tcPr>
          <w:p w14:paraId="3F6DD03A" w14:textId="77777777" w:rsidR="00F064C0" w:rsidRPr="000C2AAC" w:rsidRDefault="00F064C0" w:rsidP="00D146A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72DA2566" w14:textId="6653CCC0" w:rsidR="00F064C0" w:rsidRPr="000C2AAC" w:rsidRDefault="00F064C0" w:rsidP="001527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กรณีแก้ไขที่อยู่สถานทีผลิตหรือสถานที่เก็บอาหาร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4B5AA183" w14:textId="77777777" w:rsidTr="00C1539D">
        <w:tc>
          <w:tcPr>
            <w:tcW w:w="675" w:type="dxa"/>
          </w:tcPr>
          <w:p w14:paraId="784A9BA8" w14:textId="77777777" w:rsidR="00F064C0" w:rsidRPr="000C2AAC" w:rsidRDefault="00F064C0" w:rsidP="00D146A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61426647" w14:textId="37E2D823" w:rsidR="00F064C0" w:rsidRPr="000C2AAC" w:rsidRDefault="00F064C0" w:rsidP="001527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กรณีเปลี่ยนชื่อตัว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ชื่อสกุล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7D9A010B" w14:textId="77777777" w:rsidTr="00C1539D">
        <w:tc>
          <w:tcPr>
            <w:tcW w:w="675" w:type="dxa"/>
          </w:tcPr>
          <w:p w14:paraId="6EF2F1C2" w14:textId="77777777" w:rsidR="00F064C0" w:rsidRPr="000C2AAC" w:rsidRDefault="00F064C0" w:rsidP="00D146A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79319124" w14:textId="148A9042" w:rsidR="00F064C0" w:rsidRPr="000C2AAC" w:rsidRDefault="00F064C0" w:rsidP="001527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กรณีเปลี่ยน เพิ่ม ลด ผู้ดำเนินกิจการ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11891222" w14:textId="77777777" w:rsidTr="00C1539D">
        <w:tc>
          <w:tcPr>
            <w:tcW w:w="675" w:type="dxa"/>
          </w:tcPr>
          <w:p w14:paraId="182703A7" w14:textId="77777777" w:rsidR="00F064C0" w:rsidRPr="000C2AAC" w:rsidRDefault="00F064C0" w:rsidP="00D146A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BC3CC80" w14:textId="22CCE9C7" w:rsidR="00F064C0" w:rsidRPr="000C2AAC" w:rsidRDefault="00F064C0" w:rsidP="001527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กรณียกเลิก แก้ไข กลุ่มประเภทอาหารและ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หรือยกเลิกสถานที่เก็บอาหาร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))</w:t>
            </w:r>
          </w:p>
        </w:tc>
      </w:tr>
      <w:tr w:rsidR="00F064C0" w:rsidRPr="000C2AAC" w14:paraId="3883C807" w14:textId="77777777" w:rsidTr="00C1539D">
        <w:tc>
          <w:tcPr>
            <w:tcW w:w="675" w:type="dxa"/>
          </w:tcPr>
          <w:p w14:paraId="52896EB4" w14:textId="77777777" w:rsidR="00F064C0" w:rsidRPr="000C2AAC" w:rsidRDefault="00F064C0" w:rsidP="00D146A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7D68CCBF" w14:textId="2A313ACE" w:rsidR="00F064C0" w:rsidRPr="000C2AAC" w:rsidRDefault="00F064C0" w:rsidP="001527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กรณีการเปลี่ยนแปลงสถานะนิติบุคคล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14:paraId="50B704D7" w14:textId="77777777" w:rsidR="0015279A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 โดยเริ่มนับระยะเวลาตั้งแต่ได้รับเอกสารที่ครบถ้วน จนถึง ลงนามอนุญาตโดยผู้มีอำนาจ ไม่นับรวมเวลาปรับปรุง แก้ไขสถานที่ผลิต ความไม่พร้อมของผู้ประกอบการ และชี้แจงข้อมูลของผู้ประกอบการ</w:t>
      </w:r>
    </w:p>
    <w:p w14:paraId="688B8321" w14:textId="24AB275D" w:rsidR="0064558D" w:rsidRDefault="0064558D" w:rsidP="0064558D">
      <w:pPr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เป็นสำเนาทั้งหมดต้องลงลายมือชื่อรับรองสำเนาโดยผู้ดำเนินกิจการหรือกรรมการที่มีอำนาจลงนามตามหนังสือรับรองของนิติบุคคลหรือผู้รับมอบอำนาจทั่วไปที่มีอำนาจลงนามรับรองสำเนาเอกสารได้</w:t>
      </w:r>
    </w:p>
    <w:p w14:paraId="3A791C9B" w14:textId="77777777" w:rsidR="0015279A" w:rsidRDefault="0015279A" w:rsidP="0064558D">
      <w:pPr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0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7927B" w14:textId="77777777" w:rsidR="000578A3" w:rsidRDefault="000578A3" w:rsidP="00C81DB8">
      <w:pPr>
        <w:spacing w:after="0" w:line="240" w:lineRule="auto"/>
      </w:pPr>
      <w:r>
        <w:separator/>
      </w:r>
    </w:p>
  </w:endnote>
  <w:endnote w:type="continuationSeparator" w:id="0">
    <w:p w14:paraId="41481A1C" w14:textId="77777777" w:rsidR="000578A3" w:rsidRDefault="000578A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F1164" w14:textId="77777777" w:rsidR="000578A3" w:rsidRDefault="000578A3" w:rsidP="00C81DB8">
      <w:pPr>
        <w:spacing w:after="0" w:line="240" w:lineRule="auto"/>
      </w:pPr>
      <w:r>
        <w:separator/>
      </w:r>
    </w:p>
  </w:footnote>
  <w:footnote w:type="continuationSeparator" w:id="0">
    <w:p w14:paraId="30A03C4A" w14:textId="77777777" w:rsidR="000578A3" w:rsidRDefault="000578A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D146A6" w:rsidRDefault="00D146A6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2FC2">
          <w:rPr>
            <w:noProof/>
          </w:rPr>
          <w:t>14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72FC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3C364C1B" w14:textId="77777777" w:rsidR="00D146A6" w:rsidRDefault="00D146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578A3"/>
    <w:rsid w:val="00067A20"/>
    <w:rsid w:val="00075E4A"/>
    <w:rsid w:val="00090552"/>
    <w:rsid w:val="00094F82"/>
    <w:rsid w:val="000A0FF5"/>
    <w:rsid w:val="000C2AAC"/>
    <w:rsid w:val="000C466B"/>
    <w:rsid w:val="000F1309"/>
    <w:rsid w:val="00110F0C"/>
    <w:rsid w:val="00116A86"/>
    <w:rsid w:val="00132E1B"/>
    <w:rsid w:val="0015279A"/>
    <w:rsid w:val="00164004"/>
    <w:rsid w:val="0017533B"/>
    <w:rsid w:val="0018441F"/>
    <w:rsid w:val="0019582A"/>
    <w:rsid w:val="00197F62"/>
    <w:rsid w:val="001B1C8D"/>
    <w:rsid w:val="001E05C0"/>
    <w:rsid w:val="00201E94"/>
    <w:rsid w:val="00210AAF"/>
    <w:rsid w:val="00216FA4"/>
    <w:rsid w:val="0023563F"/>
    <w:rsid w:val="002440E7"/>
    <w:rsid w:val="00261D40"/>
    <w:rsid w:val="00263F10"/>
    <w:rsid w:val="00284707"/>
    <w:rsid w:val="00290086"/>
    <w:rsid w:val="00291120"/>
    <w:rsid w:val="002B2D62"/>
    <w:rsid w:val="002B3B12"/>
    <w:rsid w:val="002B4D3D"/>
    <w:rsid w:val="002C3E03"/>
    <w:rsid w:val="002F01F7"/>
    <w:rsid w:val="00313D38"/>
    <w:rsid w:val="003240F6"/>
    <w:rsid w:val="00324C2E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06D72"/>
    <w:rsid w:val="005223AF"/>
    <w:rsid w:val="00541A32"/>
    <w:rsid w:val="00575FAF"/>
    <w:rsid w:val="0057694D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6D19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11BA7"/>
    <w:rsid w:val="0085230C"/>
    <w:rsid w:val="00862FC5"/>
    <w:rsid w:val="0087182F"/>
    <w:rsid w:val="00872FC2"/>
    <w:rsid w:val="0087509D"/>
    <w:rsid w:val="008A3CB7"/>
    <w:rsid w:val="008A524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D3A65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146A6"/>
    <w:rsid w:val="00D239AD"/>
    <w:rsid w:val="00D2626C"/>
    <w:rsid w:val="00D3016A"/>
    <w:rsid w:val="00D317AD"/>
    <w:rsid w:val="00D5060E"/>
    <w:rsid w:val="00D51311"/>
    <w:rsid w:val="00D8413A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9446D"/>
    <w:rsid w:val="00FC2062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9D152-E8D9-471D-A6DC-18F4EEDA5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162</TotalTime>
  <Pages>15</Pages>
  <Words>2420</Words>
  <Characters>13799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7</cp:revision>
  <cp:lastPrinted>2015-03-02T15:12:00Z</cp:lastPrinted>
  <dcterms:created xsi:type="dcterms:W3CDTF">2015-07-06T03:06:00Z</dcterms:created>
  <dcterms:modified xsi:type="dcterms:W3CDTF">2015-07-08T02:47:00Z</dcterms:modified>
</cp:coreProperties>
</file>